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58441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IVE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786F5E31" w14:textId="7EAD1AC8" w:rsidR="00294A6B" w:rsidRDefault="00294A6B" w:rsidP="00294A6B">
      <w:pPr>
        <w:pStyle w:val="NoSpacing"/>
        <w:tabs>
          <w:tab w:val="left" w:pos="204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Northamptonshire.</w:t>
      </w:r>
    </w:p>
    <w:p w14:paraId="637D80EC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7D924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21A22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Northampton,</w:t>
      </w:r>
    </w:p>
    <w:p w14:paraId="16118550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Merbury(q.v.).</w:t>
      </w:r>
    </w:p>
    <w:p w14:paraId="39340463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19-38)</w:t>
      </w:r>
    </w:p>
    <w:p w14:paraId="1B9917E5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65C12" w14:textId="77777777" w:rsidR="00294A6B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6FB00" w14:textId="77777777" w:rsidR="00294A6B" w:rsidRPr="00150A55" w:rsidRDefault="00294A6B" w:rsidP="00294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511BC122" w14:textId="22880E63" w:rsidR="00BA00AB" w:rsidRPr="00294A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94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9A0F" w14:textId="77777777" w:rsidR="00294A6B" w:rsidRDefault="00294A6B" w:rsidP="009139A6">
      <w:r>
        <w:separator/>
      </w:r>
    </w:p>
  </w:endnote>
  <w:endnote w:type="continuationSeparator" w:id="0">
    <w:p w14:paraId="3D592E36" w14:textId="77777777" w:rsidR="00294A6B" w:rsidRDefault="00294A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9A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24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34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D1BDB" w14:textId="77777777" w:rsidR="00294A6B" w:rsidRDefault="00294A6B" w:rsidP="009139A6">
      <w:r>
        <w:separator/>
      </w:r>
    </w:p>
  </w:footnote>
  <w:footnote w:type="continuationSeparator" w:id="0">
    <w:p w14:paraId="22178EDF" w14:textId="77777777" w:rsidR="00294A6B" w:rsidRDefault="00294A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C7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A2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63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A6B"/>
    <w:rsid w:val="000666E0"/>
    <w:rsid w:val="002510B7"/>
    <w:rsid w:val="00294A6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08D2"/>
  <w15:chartTrackingRefBased/>
  <w15:docId w15:val="{6B56797F-49D5-4E04-BDE9-5B4F83DD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4A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2022-02-28T16:51:00Z</dcterms:created>
  <dcterms:modified xsi:type="dcterms:W3CDTF">2022-02-28T16:53:00Z</dcterms:modified>
</cp:coreProperties>
</file>